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A5F1A">
              <w:rPr>
                <w:rFonts w:ascii="Trebuchet MS" w:hAnsi="Trebuchet MS"/>
                <w:sz w:val="20"/>
                <w:szCs w:val="20"/>
              </w:rPr>
              <w:t>02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454D36">
              <w:rPr>
                <w:rFonts w:ascii="Trebuchet MS" w:hAnsi="Trebuchet MS"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0.2013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>
              <w:rPr>
                <w:rFonts w:ascii="Trebuchet MS" w:hAnsi="Trebuchet MS"/>
                <w:sz w:val="20"/>
                <w:szCs w:val="20"/>
              </w:rPr>
              <w:t>Compartimentului Asistență Tehnică și Relația cu AM 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755E6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ului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C637FE" w:rsidRDefault="00895F4A" w:rsidP="00EE47A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Participarea la forme de pregătire </w:t>
            </w:r>
            <w:r w:rsidR="00C45DDB">
              <w:rPr>
                <w:rFonts w:ascii="Trebuchet MS" w:hAnsi="Trebuchet MS" w:cs="Arial"/>
                <w:sz w:val="20"/>
                <w:szCs w:val="20"/>
              </w:rPr>
              <w:t>î</w:t>
            </w:r>
            <w:r>
              <w:rPr>
                <w:rFonts w:ascii="Trebuchet MS" w:hAnsi="Trebuchet MS" w:cs="Arial"/>
                <w:sz w:val="20"/>
                <w:szCs w:val="20"/>
              </w:rPr>
              <w:t>n domeniul IT</w:t>
            </w:r>
            <w:r w:rsidR="007041A6">
              <w:rPr>
                <w:rFonts w:ascii="Trebuchet MS" w:hAnsi="Trebuchet MS" w:cs="Arial"/>
                <w:sz w:val="20"/>
                <w:szCs w:val="20"/>
              </w:rPr>
              <w:t xml:space="preserve">: </w:t>
            </w:r>
            <w:r w:rsidR="007041A6" w:rsidRPr="00713431">
              <w:rPr>
                <w:rFonts w:ascii="Trebuchet MS" w:hAnsi="Trebuchet MS" w:cs="Arial"/>
                <w:sz w:val="20"/>
                <w:szCs w:val="20"/>
              </w:rPr>
              <w:t>configurare şi administrare reţea de calculatoare şi acces internet, configurare şi administrare sisteme de calcul (ce rulează sisteme de operare Windows) hardware ş</w:t>
            </w:r>
            <w:r w:rsidR="007041A6">
              <w:rPr>
                <w:rFonts w:ascii="Trebuchet MS" w:hAnsi="Trebuchet MS" w:cs="Arial"/>
                <w:sz w:val="20"/>
                <w:szCs w:val="20"/>
              </w:rPr>
              <w:t>i software, utilizare avan</w:t>
            </w:r>
            <w:r w:rsidR="007041A6" w:rsidRPr="00713431">
              <w:rPr>
                <w:rFonts w:ascii="Trebuchet MS" w:hAnsi="Trebuchet MS" w:cs="Arial"/>
                <w:sz w:val="20"/>
                <w:szCs w:val="20"/>
              </w:rPr>
              <w:t>sată a suitei Microsoft Office (Word, Excel, PowerPoint, Outlook, Acces)</w:t>
            </w:r>
            <w:r w:rsidR="00063BF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C7494F">
              <w:rPr>
                <w:rFonts w:ascii="Trebuchet MS" w:hAnsi="Trebuchet MS" w:cs="Arial"/>
                <w:b/>
                <w:sz w:val="20"/>
                <w:szCs w:val="20"/>
              </w:rPr>
              <w:t>01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C7494F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0.2013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C7494F">
              <w:rPr>
                <w:rFonts w:ascii="Trebuchet MS" w:hAnsi="Trebuchet MS" w:cs="Arial"/>
                <w:b/>
                <w:sz w:val="20"/>
                <w:szCs w:val="20"/>
              </w:rPr>
              <w:t>02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454D36" w:rsidRPr="00454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4D9" w:rsidRDefault="008954D9">
      <w:r>
        <w:separator/>
      </w:r>
    </w:p>
  </w:endnote>
  <w:endnote w:type="continuationSeparator" w:id="0">
    <w:p w:rsidR="008954D9" w:rsidRDefault="0089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4D9" w:rsidRDefault="008954D9">
      <w:r>
        <w:separator/>
      </w:r>
    </w:p>
  </w:footnote>
  <w:footnote w:type="continuationSeparator" w:id="0">
    <w:p w:rsidR="008954D9" w:rsidRDefault="00895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E53CE"/>
    <w:rsid w:val="0011782D"/>
    <w:rsid w:val="00142F53"/>
    <w:rsid w:val="00145271"/>
    <w:rsid w:val="0015621E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52270"/>
    <w:rsid w:val="002770D1"/>
    <w:rsid w:val="002E467B"/>
    <w:rsid w:val="00342E5F"/>
    <w:rsid w:val="00354CDD"/>
    <w:rsid w:val="003706AE"/>
    <w:rsid w:val="003841BB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4E52"/>
    <w:rsid w:val="004B53D4"/>
    <w:rsid w:val="004C3A30"/>
    <w:rsid w:val="004C54F8"/>
    <w:rsid w:val="00516F85"/>
    <w:rsid w:val="00522A1F"/>
    <w:rsid w:val="005445E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459B0"/>
    <w:rsid w:val="00755E67"/>
    <w:rsid w:val="00763A6E"/>
    <w:rsid w:val="007945A7"/>
    <w:rsid w:val="007B06D8"/>
    <w:rsid w:val="007E52C8"/>
    <w:rsid w:val="007E7920"/>
    <w:rsid w:val="00800733"/>
    <w:rsid w:val="0080496C"/>
    <w:rsid w:val="00805A89"/>
    <w:rsid w:val="0080740B"/>
    <w:rsid w:val="008168AF"/>
    <w:rsid w:val="00822956"/>
    <w:rsid w:val="008259BD"/>
    <w:rsid w:val="0085406D"/>
    <w:rsid w:val="008731E2"/>
    <w:rsid w:val="00886756"/>
    <w:rsid w:val="008954D9"/>
    <w:rsid w:val="00895F4A"/>
    <w:rsid w:val="008964DD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15A69"/>
    <w:rsid w:val="00B2335D"/>
    <w:rsid w:val="00B6575E"/>
    <w:rsid w:val="00B73116"/>
    <w:rsid w:val="00B8187C"/>
    <w:rsid w:val="00B83D82"/>
    <w:rsid w:val="00B85A69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76F0"/>
    <w:rsid w:val="00E3704F"/>
    <w:rsid w:val="00E64F20"/>
    <w:rsid w:val="00E72690"/>
    <w:rsid w:val="00EA5F1A"/>
    <w:rsid w:val="00ED40EF"/>
    <w:rsid w:val="00EE47AD"/>
    <w:rsid w:val="00EE7B7B"/>
    <w:rsid w:val="00EF4956"/>
    <w:rsid w:val="00F011AB"/>
    <w:rsid w:val="00F33F0A"/>
    <w:rsid w:val="00F5072C"/>
    <w:rsid w:val="00F643BC"/>
    <w:rsid w:val="00F72AB4"/>
    <w:rsid w:val="00F75341"/>
    <w:rsid w:val="00F8662F"/>
    <w:rsid w:val="00FA0468"/>
    <w:rsid w:val="00FC452C"/>
    <w:rsid w:val="00FD381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13</TotalTime>
  <Pages>1</Pages>
  <Words>360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2450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29</cp:revision>
  <cp:lastPrinted>2010-05-28T08:33:00Z</cp:lastPrinted>
  <dcterms:created xsi:type="dcterms:W3CDTF">2013-09-16T11:00:00Z</dcterms:created>
  <dcterms:modified xsi:type="dcterms:W3CDTF">2013-09-18T08:32:00Z</dcterms:modified>
</cp:coreProperties>
</file>